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D225" w14:textId="18B71674" w:rsidR="00BA00AB" w:rsidRPr="00294C6E" w:rsidRDefault="00E02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C6E">
        <w:rPr>
          <w:rFonts w:ascii="Times New Roman" w:hAnsi="Times New Roman" w:cs="Times New Roman"/>
          <w:sz w:val="24"/>
          <w:szCs w:val="24"/>
          <w:u w:val="single"/>
        </w:rPr>
        <w:t>John SHIPWARD</w:t>
      </w:r>
      <w:r w:rsidRPr="00294C6E">
        <w:rPr>
          <w:rFonts w:ascii="Times New Roman" w:hAnsi="Times New Roman" w:cs="Times New Roman"/>
          <w:sz w:val="24"/>
          <w:szCs w:val="24"/>
        </w:rPr>
        <w:t xml:space="preserve">     (fl.1429)</w:t>
      </w:r>
    </w:p>
    <w:p w14:paraId="42E53230" w14:textId="6DC3314E" w:rsidR="00E02FC4" w:rsidRPr="00294C6E" w:rsidRDefault="00E02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475D51" w14:textId="70D3E07D" w:rsidR="00E02FC4" w:rsidRPr="00294C6E" w:rsidRDefault="00E02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1E576" w14:textId="6B218ADA" w:rsidR="00E02FC4" w:rsidRPr="00294C6E" w:rsidRDefault="00E02FC4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C6E">
        <w:rPr>
          <w:rFonts w:ascii="Times New Roman" w:hAnsi="Times New Roman" w:cs="Times New Roman"/>
          <w:sz w:val="24"/>
          <w:szCs w:val="24"/>
        </w:rPr>
        <w:t xml:space="preserve">  3 Oct.1429</w:t>
      </w:r>
      <w:r w:rsidRPr="00294C6E">
        <w:rPr>
          <w:rFonts w:ascii="Times New Roman" w:hAnsi="Times New Roman" w:cs="Times New Roman"/>
          <w:sz w:val="24"/>
          <w:szCs w:val="24"/>
        </w:rPr>
        <w:tab/>
        <w:t>He was elected Sheriff of Bristol.    (C.F.R. 1422-30 p.277)</w:t>
      </w:r>
    </w:p>
    <w:p w14:paraId="16B37037" w14:textId="77777777" w:rsidR="00294C6E" w:rsidRPr="00294C6E" w:rsidRDefault="00294C6E" w:rsidP="00294C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C6E">
        <w:rPr>
          <w:rFonts w:ascii="Times New Roman" w:hAnsi="Times New Roman" w:cs="Times New Roman"/>
          <w:sz w:val="24"/>
          <w:szCs w:val="24"/>
        </w:rPr>
        <w:t xml:space="preserve">  1 Dec.1431</w:t>
      </w:r>
      <w:r w:rsidRPr="00294C6E">
        <w:rPr>
          <w:rFonts w:ascii="Times New Roman" w:hAnsi="Times New Roman" w:cs="Times New Roman"/>
          <w:sz w:val="24"/>
          <w:szCs w:val="24"/>
        </w:rPr>
        <w:tab/>
        <w:t>He was appointed searcher of ships in the port of Bristol and all adjacent</w:t>
      </w:r>
    </w:p>
    <w:p w14:paraId="21FA3441" w14:textId="1E567980" w:rsidR="00294C6E" w:rsidRPr="00294C6E" w:rsidRDefault="00294C6E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C6E">
        <w:rPr>
          <w:rFonts w:ascii="Times New Roman" w:hAnsi="Times New Roman" w:cs="Times New Roman"/>
          <w:sz w:val="24"/>
          <w:szCs w:val="24"/>
        </w:rPr>
        <w:tab/>
      </w:r>
      <w:r w:rsidRPr="00294C6E">
        <w:rPr>
          <w:rFonts w:ascii="Times New Roman" w:hAnsi="Times New Roman" w:cs="Times New Roman"/>
          <w:sz w:val="24"/>
          <w:szCs w:val="24"/>
        </w:rPr>
        <w:tab/>
        <w:t>ports and places.     (C.F.R. 1430-37 p.55)</w:t>
      </w:r>
    </w:p>
    <w:p w14:paraId="341CD428" w14:textId="77777777" w:rsidR="00E02FC4" w:rsidRPr="00294C6E" w:rsidRDefault="00E02FC4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03D8C6" w14:textId="77777777" w:rsidR="00E02FC4" w:rsidRPr="00294C6E" w:rsidRDefault="00E02FC4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00065" w14:textId="77777777" w:rsidR="00E02FC4" w:rsidRPr="00294C6E" w:rsidRDefault="00E02FC4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C6E">
        <w:rPr>
          <w:rFonts w:ascii="Times New Roman" w:hAnsi="Times New Roman" w:cs="Times New Roman"/>
          <w:sz w:val="24"/>
          <w:szCs w:val="24"/>
        </w:rPr>
        <w:t>13 January 2022</w:t>
      </w:r>
    </w:p>
    <w:p w14:paraId="2501BCFB" w14:textId="17134EA5" w:rsidR="00294C6E" w:rsidRPr="00294C6E" w:rsidRDefault="00294C6E" w:rsidP="00E02F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2025</w:t>
      </w:r>
    </w:p>
    <w:p w14:paraId="0B580330" w14:textId="643BDBB6" w:rsidR="00E02FC4" w:rsidRPr="00294C6E" w:rsidRDefault="00E02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02FC4" w:rsidRPr="00294C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64D2" w14:textId="77777777" w:rsidR="00E02FC4" w:rsidRDefault="00E02FC4" w:rsidP="009139A6">
      <w:r>
        <w:separator/>
      </w:r>
    </w:p>
  </w:endnote>
  <w:endnote w:type="continuationSeparator" w:id="0">
    <w:p w14:paraId="3707CB15" w14:textId="77777777" w:rsidR="00E02FC4" w:rsidRDefault="00E02F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13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67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CD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DD5C" w14:textId="77777777" w:rsidR="00E02FC4" w:rsidRDefault="00E02FC4" w:rsidP="009139A6">
      <w:r>
        <w:separator/>
      </w:r>
    </w:p>
  </w:footnote>
  <w:footnote w:type="continuationSeparator" w:id="0">
    <w:p w14:paraId="396776E8" w14:textId="77777777" w:rsidR="00E02FC4" w:rsidRDefault="00E02F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28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F3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130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C4"/>
    <w:rsid w:val="000666E0"/>
    <w:rsid w:val="002510B7"/>
    <w:rsid w:val="00294C6E"/>
    <w:rsid w:val="003623F5"/>
    <w:rsid w:val="005C130B"/>
    <w:rsid w:val="00826F5C"/>
    <w:rsid w:val="009139A6"/>
    <w:rsid w:val="009448BB"/>
    <w:rsid w:val="00A3176C"/>
    <w:rsid w:val="00AE65F8"/>
    <w:rsid w:val="00BA00AB"/>
    <w:rsid w:val="00CB4ED9"/>
    <w:rsid w:val="00E02FC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5757"/>
  <w15:chartTrackingRefBased/>
  <w15:docId w15:val="{14503A7B-F62F-4000-95F7-9C18FE8A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2022-01-13T16:52:00Z</dcterms:created>
  <dcterms:modified xsi:type="dcterms:W3CDTF">2025-07-02T11:13:00Z</dcterms:modified>
</cp:coreProperties>
</file>